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42" w:rsidRPr="005563C9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Список лиц  на проверку знаний эле</w:t>
      </w:r>
      <w:r>
        <w:rPr>
          <w:color w:val="000000"/>
          <w:sz w:val="28"/>
          <w:szCs w:val="28"/>
        </w:rPr>
        <w:t>ктротехнического персонала на 01 марта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г. Улан-Удэ, пр. 50 лет Октября, 28 «А» в 9 - 00 ч.</w:t>
      </w:r>
    </w:p>
    <w:p w:rsidR="00FC1442" w:rsidRPr="005563C9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2"/>
        <w:gridCol w:w="3119"/>
        <w:gridCol w:w="2976"/>
        <w:gridCol w:w="3544"/>
        <w:gridCol w:w="3119"/>
        <w:gridCol w:w="1211"/>
      </w:tblGrid>
      <w:tr w:rsidR="00FC1442" w:rsidRPr="005563C9" w:rsidTr="00AB7647">
        <w:tc>
          <w:tcPr>
            <w:tcW w:w="742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FC1442" w:rsidRPr="005563C9" w:rsidTr="00AB7647">
        <w:trPr>
          <w:trHeight w:val="520"/>
        </w:trPr>
        <w:tc>
          <w:tcPr>
            <w:tcW w:w="742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Затомский Алексей Витальевич</w:t>
            </w:r>
          </w:p>
        </w:tc>
        <w:tc>
          <w:tcPr>
            <w:tcW w:w="2976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</w:t>
            </w:r>
          </w:p>
        </w:tc>
        <w:tc>
          <w:tcPr>
            <w:tcW w:w="3544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ИП СкобелевВалерий Николаевич</w:t>
            </w:r>
          </w:p>
        </w:tc>
        <w:tc>
          <w:tcPr>
            <w:tcW w:w="311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FC1442" w:rsidRPr="005563C9" w:rsidTr="00AB7647">
        <w:tc>
          <w:tcPr>
            <w:tcW w:w="742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FC1442" w:rsidRPr="00AB7647" w:rsidRDefault="00FC1442" w:rsidP="004E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Югов Михаил Иннокентьевич</w:t>
            </w:r>
          </w:p>
        </w:tc>
        <w:tc>
          <w:tcPr>
            <w:tcW w:w="2976" w:type="dxa"/>
          </w:tcPr>
          <w:p w:rsidR="00FC1442" w:rsidRPr="00AB7647" w:rsidRDefault="00FC1442" w:rsidP="00AB7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электромонтер</w:t>
            </w:r>
          </w:p>
        </w:tc>
        <w:tc>
          <w:tcPr>
            <w:tcW w:w="3544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«ЖКХ Селенга»</w:t>
            </w:r>
          </w:p>
        </w:tc>
        <w:tc>
          <w:tcPr>
            <w:tcW w:w="311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FC1442" w:rsidRPr="005563C9" w:rsidTr="00AB7647">
        <w:tc>
          <w:tcPr>
            <w:tcW w:w="742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FC1442" w:rsidRPr="00AB7647" w:rsidRDefault="00FC1442" w:rsidP="004E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Якунин Валерий Владимирович</w:t>
            </w:r>
          </w:p>
        </w:tc>
        <w:tc>
          <w:tcPr>
            <w:tcW w:w="2976" w:type="dxa"/>
          </w:tcPr>
          <w:p w:rsidR="00FC1442" w:rsidRPr="00AB7647" w:rsidRDefault="00FC1442" w:rsidP="00AF4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электромонтер</w:t>
            </w:r>
          </w:p>
        </w:tc>
        <w:tc>
          <w:tcPr>
            <w:tcW w:w="3544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«ЖКХ Селенга»</w:t>
            </w:r>
          </w:p>
        </w:tc>
        <w:tc>
          <w:tcPr>
            <w:tcW w:w="3119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FC1442" w:rsidRPr="005563C9" w:rsidTr="00AB7647">
        <w:tc>
          <w:tcPr>
            <w:tcW w:w="742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FC1442" w:rsidRPr="00AB7647" w:rsidRDefault="00FC1442" w:rsidP="00AF4B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Тарбаева Сэсэг Тумуровна</w:t>
            </w:r>
          </w:p>
        </w:tc>
        <w:tc>
          <w:tcPr>
            <w:tcW w:w="2976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 по охране труда</w:t>
            </w:r>
          </w:p>
        </w:tc>
        <w:tc>
          <w:tcPr>
            <w:tcW w:w="3544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9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Pr="001F51D3" w:rsidRDefault="00FC1442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 xml:space="preserve">Список лиц  на проверку знаний электротехнического персонала на 01 </w:t>
      </w:r>
      <w:r>
        <w:rPr>
          <w:color w:val="000000"/>
          <w:sz w:val="28"/>
          <w:szCs w:val="28"/>
        </w:rPr>
        <w:t>марта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FC1442" w:rsidRPr="001F51D3" w:rsidRDefault="00FC1442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3111"/>
        <w:gridCol w:w="2969"/>
        <w:gridCol w:w="3537"/>
        <w:gridCol w:w="3116"/>
        <w:gridCol w:w="1211"/>
      </w:tblGrid>
      <w:tr w:rsidR="00FC1442" w:rsidRPr="001F51D3" w:rsidTr="00AB7647">
        <w:tc>
          <w:tcPr>
            <w:tcW w:w="767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1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FC1442" w:rsidRPr="001F51D3" w:rsidTr="00AB7647">
        <w:trPr>
          <w:trHeight w:val="520"/>
        </w:trPr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Баланов Иннокентий Викторович</w:t>
            </w:r>
          </w:p>
        </w:tc>
        <w:tc>
          <w:tcPr>
            <w:tcW w:w="296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мастер участка</w:t>
            </w:r>
          </w:p>
        </w:tc>
        <w:tc>
          <w:tcPr>
            <w:tcW w:w="353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6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FC1442" w:rsidRPr="001F51D3" w:rsidTr="00AB7647"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Евсюков Александр Алексеевич</w:t>
            </w:r>
          </w:p>
        </w:tc>
        <w:tc>
          <w:tcPr>
            <w:tcW w:w="296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энергослужбы</w:t>
            </w:r>
          </w:p>
        </w:tc>
        <w:tc>
          <w:tcPr>
            <w:tcW w:w="3537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6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jc w:val="center"/>
              <w:rPr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FC1442" w:rsidRPr="001F51D3" w:rsidTr="00AB7647"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Родионов Валентин Петрович</w:t>
            </w:r>
          </w:p>
        </w:tc>
        <w:tc>
          <w:tcPr>
            <w:tcW w:w="296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заведующий лабораторией</w:t>
            </w:r>
          </w:p>
        </w:tc>
        <w:tc>
          <w:tcPr>
            <w:tcW w:w="3537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6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jc w:val="center"/>
              <w:rPr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FC1442" w:rsidRPr="001F51D3" w:rsidTr="00AB7647"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Буцкая Елена Михайловна</w:t>
            </w:r>
          </w:p>
        </w:tc>
        <w:tc>
          <w:tcPr>
            <w:tcW w:w="2969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специалист по охране труда</w:t>
            </w:r>
          </w:p>
        </w:tc>
        <w:tc>
          <w:tcPr>
            <w:tcW w:w="3537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6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jc w:val="center"/>
              <w:rPr>
                <w:color w:val="000000"/>
                <w:sz w:val="22"/>
                <w:szCs w:val="22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FC1442" w:rsidRPr="001F51D3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FC1442" w:rsidRPr="001F51D3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FC1442" w:rsidRPr="00A623F7" w:rsidRDefault="00FC1442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>
        <w:rPr>
          <w:color w:val="000000"/>
          <w:sz w:val="28"/>
          <w:szCs w:val="28"/>
        </w:rPr>
        <w:t>тепло</w:t>
      </w:r>
      <w:r w:rsidRPr="00A623F7">
        <w:rPr>
          <w:color w:val="000000"/>
          <w:sz w:val="28"/>
          <w:szCs w:val="28"/>
        </w:rPr>
        <w:t xml:space="preserve">технического персонала на 01 </w:t>
      </w:r>
      <w:r>
        <w:rPr>
          <w:color w:val="000000"/>
          <w:sz w:val="28"/>
          <w:szCs w:val="28"/>
        </w:rPr>
        <w:t>марта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FC1442" w:rsidRPr="00A623F7" w:rsidRDefault="00FC1442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3111"/>
        <w:gridCol w:w="2969"/>
        <w:gridCol w:w="3537"/>
        <w:gridCol w:w="3116"/>
        <w:gridCol w:w="1211"/>
      </w:tblGrid>
      <w:tr w:rsidR="00FC1442" w:rsidRPr="00A623F7" w:rsidTr="00AB7647">
        <w:tc>
          <w:tcPr>
            <w:tcW w:w="767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1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FC1442" w:rsidRPr="00A623F7" w:rsidTr="00AB7647">
        <w:trPr>
          <w:trHeight w:val="520"/>
        </w:trPr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1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Баланов Иннокентий Викторович</w:t>
            </w:r>
          </w:p>
        </w:tc>
        <w:tc>
          <w:tcPr>
            <w:tcW w:w="2969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мастер участка</w:t>
            </w:r>
          </w:p>
        </w:tc>
        <w:tc>
          <w:tcPr>
            <w:tcW w:w="3537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6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FC1442" w:rsidRPr="00A623F7" w:rsidTr="00AB7647"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1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Лубсанов Владимир Викторович</w:t>
            </w:r>
          </w:p>
        </w:tc>
        <w:tc>
          <w:tcPr>
            <w:tcW w:w="2969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3537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«Управление трамвая»</w:t>
            </w:r>
          </w:p>
        </w:tc>
        <w:tc>
          <w:tcPr>
            <w:tcW w:w="3116" w:type="dxa"/>
          </w:tcPr>
          <w:p w:rsidR="00FC1442" w:rsidRPr="00AB7647" w:rsidRDefault="00FC1442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FC1442" w:rsidRPr="00A623F7" w:rsidTr="00AB7647"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3111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3537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3116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</w:p>
        </w:tc>
      </w:tr>
      <w:tr w:rsidR="00FC1442" w:rsidRPr="00A623F7" w:rsidTr="00AB7647">
        <w:tc>
          <w:tcPr>
            <w:tcW w:w="767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3111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3537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3116" w:type="dxa"/>
          </w:tcPr>
          <w:p w:rsidR="00FC1442" w:rsidRPr="00AB7647" w:rsidRDefault="00FC1442" w:rsidP="008C2442">
            <w:pPr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FC1442" w:rsidRPr="00AB7647" w:rsidRDefault="00FC1442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</w:p>
        </w:tc>
      </w:tr>
    </w:tbl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  <w:bookmarkStart w:id="0" w:name="_GoBack"/>
      <w:bookmarkEnd w:id="0"/>
    </w:p>
    <w:p w:rsidR="00FC1442" w:rsidRDefault="00FC144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FC1442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42" w:rsidRDefault="00FC1442" w:rsidP="00B014A8">
      <w:r>
        <w:separator/>
      </w:r>
    </w:p>
  </w:endnote>
  <w:endnote w:type="continuationSeparator" w:id="1">
    <w:p w:rsidR="00FC1442" w:rsidRDefault="00FC1442" w:rsidP="00B01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42" w:rsidRDefault="00FC1442" w:rsidP="00B014A8">
      <w:r>
        <w:separator/>
      </w:r>
    </w:p>
  </w:footnote>
  <w:footnote w:type="continuationSeparator" w:id="1">
    <w:p w:rsidR="00FC1442" w:rsidRDefault="00FC1442" w:rsidP="00B01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D1E"/>
    <w:rsid w:val="0001041A"/>
    <w:rsid w:val="00063820"/>
    <w:rsid w:val="00063F00"/>
    <w:rsid w:val="00090DFC"/>
    <w:rsid w:val="00093586"/>
    <w:rsid w:val="000B6258"/>
    <w:rsid w:val="00120768"/>
    <w:rsid w:val="00143DCE"/>
    <w:rsid w:val="00145C5F"/>
    <w:rsid w:val="00166D1E"/>
    <w:rsid w:val="00177B32"/>
    <w:rsid w:val="001865AD"/>
    <w:rsid w:val="00192426"/>
    <w:rsid w:val="001D42E5"/>
    <w:rsid w:val="001F51D3"/>
    <w:rsid w:val="00224E4D"/>
    <w:rsid w:val="00245C93"/>
    <w:rsid w:val="0027201B"/>
    <w:rsid w:val="002A7963"/>
    <w:rsid w:val="002C5B0F"/>
    <w:rsid w:val="002C5E3D"/>
    <w:rsid w:val="002D5E8E"/>
    <w:rsid w:val="002F0319"/>
    <w:rsid w:val="002F4993"/>
    <w:rsid w:val="0034032F"/>
    <w:rsid w:val="00356637"/>
    <w:rsid w:val="0039023E"/>
    <w:rsid w:val="003E5EF0"/>
    <w:rsid w:val="003E7669"/>
    <w:rsid w:val="003F2002"/>
    <w:rsid w:val="003F7575"/>
    <w:rsid w:val="00422168"/>
    <w:rsid w:val="00435924"/>
    <w:rsid w:val="004A2079"/>
    <w:rsid w:val="004B4543"/>
    <w:rsid w:val="004B7F30"/>
    <w:rsid w:val="004E5457"/>
    <w:rsid w:val="004E68E2"/>
    <w:rsid w:val="0051606D"/>
    <w:rsid w:val="005224BC"/>
    <w:rsid w:val="005563C9"/>
    <w:rsid w:val="00594E2C"/>
    <w:rsid w:val="005B7511"/>
    <w:rsid w:val="005C5B8A"/>
    <w:rsid w:val="005F6773"/>
    <w:rsid w:val="00642E02"/>
    <w:rsid w:val="00644724"/>
    <w:rsid w:val="0064581F"/>
    <w:rsid w:val="0066642C"/>
    <w:rsid w:val="006841AE"/>
    <w:rsid w:val="00686703"/>
    <w:rsid w:val="00694C46"/>
    <w:rsid w:val="006A614D"/>
    <w:rsid w:val="006D75F7"/>
    <w:rsid w:val="006F67A9"/>
    <w:rsid w:val="00713196"/>
    <w:rsid w:val="007360AB"/>
    <w:rsid w:val="00757774"/>
    <w:rsid w:val="00761D70"/>
    <w:rsid w:val="007C07EA"/>
    <w:rsid w:val="00811D25"/>
    <w:rsid w:val="00823E71"/>
    <w:rsid w:val="00826761"/>
    <w:rsid w:val="00830175"/>
    <w:rsid w:val="00847048"/>
    <w:rsid w:val="00881D2E"/>
    <w:rsid w:val="0089405E"/>
    <w:rsid w:val="008B0F88"/>
    <w:rsid w:val="008B5798"/>
    <w:rsid w:val="008C0107"/>
    <w:rsid w:val="008C2442"/>
    <w:rsid w:val="008D46DB"/>
    <w:rsid w:val="008D4B5D"/>
    <w:rsid w:val="00903269"/>
    <w:rsid w:val="009072B6"/>
    <w:rsid w:val="00913FA1"/>
    <w:rsid w:val="0098032E"/>
    <w:rsid w:val="009A5DB0"/>
    <w:rsid w:val="009B40E8"/>
    <w:rsid w:val="009B4D54"/>
    <w:rsid w:val="009D0CA1"/>
    <w:rsid w:val="009E03FA"/>
    <w:rsid w:val="00A048A3"/>
    <w:rsid w:val="00A15A41"/>
    <w:rsid w:val="00A31E60"/>
    <w:rsid w:val="00A4018B"/>
    <w:rsid w:val="00A56D5B"/>
    <w:rsid w:val="00A60A4F"/>
    <w:rsid w:val="00A6211F"/>
    <w:rsid w:val="00A623F7"/>
    <w:rsid w:val="00A915FF"/>
    <w:rsid w:val="00A94E0F"/>
    <w:rsid w:val="00AA5946"/>
    <w:rsid w:val="00AB7647"/>
    <w:rsid w:val="00AC0411"/>
    <w:rsid w:val="00AD3E2D"/>
    <w:rsid w:val="00AD4D9D"/>
    <w:rsid w:val="00AE6FFE"/>
    <w:rsid w:val="00AF4BCF"/>
    <w:rsid w:val="00B014A8"/>
    <w:rsid w:val="00B14F03"/>
    <w:rsid w:val="00B16EA6"/>
    <w:rsid w:val="00B76CDA"/>
    <w:rsid w:val="00B7734B"/>
    <w:rsid w:val="00B83F8D"/>
    <w:rsid w:val="00B91D2F"/>
    <w:rsid w:val="00BA317A"/>
    <w:rsid w:val="00BA44D0"/>
    <w:rsid w:val="00BE2368"/>
    <w:rsid w:val="00C240D8"/>
    <w:rsid w:val="00C26508"/>
    <w:rsid w:val="00C5184D"/>
    <w:rsid w:val="00C65580"/>
    <w:rsid w:val="00C77F12"/>
    <w:rsid w:val="00CA0DA9"/>
    <w:rsid w:val="00CC6FFF"/>
    <w:rsid w:val="00CE4669"/>
    <w:rsid w:val="00CF0DC7"/>
    <w:rsid w:val="00D173A7"/>
    <w:rsid w:val="00D57064"/>
    <w:rsid w:val="00D73270"/>
    <w:rsid w:val="00DA0730"/>
    <w:rsid w:val="00DC2110"/>
    <w:rsid w:val="00DC2C9E"/>
    <w:rsid w:val="00DF0263"/>
    <w:rsid w:val="00E00225"/>
    <w:rsid w:val="00E72D50"/>
    <w:rsid w:val="00EE0F64"/>
    <w:rsid w:val="00EE2238"/>
    <w:rsid w:val="00EF20C1"/>
    <w:rsid w:val="00EF2A87"/>
    <w:rsid w:val="00F03C17"/>
    <w:rsid w:val="00FC1442"/>
    <w:rsid w:val="00FD1F9F"/>
    <w:rsid w:val="00FD3C5F"/>
    <w:rsid w:val="00FE3F00"/>
    <w:rsid w:val="00FE5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5E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3</Pages>
  <Words>300</Words>
  <Characters>1716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Базарова</cp:lastModifiedBy>
  <cp:revision>10</cp:revision>
  <dcterms:created xsi:type="dcterms:W3CDTF">2021-02-24T03:36:00Z</dcterms:created>
  <dcterms:modified xsi:type="dcterms:W3CDTF">2021-02-24T05:15:00Z</dcterms:modified>
</cp:coreProperties>
</file>