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9C" w:rsidRPr="005563C9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Список лиц  на проверку знаний эле</w:t>
      </w:r>
      <w:r>
        <w:rPr>
          <w:color w:val="000000"/>
          <w:sz w:val="28"/>
          <w:szCs w:val="28"/>
        </w:rPr>
        <w:t>ктротехнического персонала на 02 марта</w:t>
      </w:r>
      <w:r w:rsidRPr="005563C9">
        <w:rPr>
          <w:color w:val="000000"/>
          <w:sz w:val="28"/>
          <w:szCs w:val="28"/>
        </w:rPr>
        <w:t xml:space="preserve"> 2021 года по адресу: Республика Бурятия, г. Улан-Удэ, пр. 50 лет Октября, 28 «А» в 9 - 00 ч.</w:t>
      </w:r>
    </w:p>
    <w:p w:rsidR="000F219C" w:rsidRPr="005563C9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2"/>
        <w:gridCol w:w="3119"/>
        <w:gridCol w:w="2976"/>
        <w:gridCol w:w="3544"/>
        <w:gridCol w:w="3119"/>
        <w:gridCol w:w="1211"/>
      </w:tblGrid>
      <w:tr w:rsidR="000F219C" w:rsidRPr="005563C9" w:rsidTr="00AB7647">
        <w:tc>
          <w:tcPr>
            <w:tcW w:w="742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119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76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44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9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0F219C" w:rsidRPr="005563C9" w:rsidTr="00AB7647">
        <w:trPr>
          <w:trHeight w:val="520"/>
        </w:trPr>
        <w:tc>
          <w:tcPr>
            <w:tcW w:w="742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Крапивин Виктор Анатольевич</w:t>
            </w:r>
          </w:p>
        </w:tc>
        <w:tc>
          <w:tcPr>
            <w:tcW w:w="2976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зам. руководителя</w:t>
            </w:r>
          </w:p>
        </w:tc>
        <w:tc>
          <w:tcPr>
            <w:tcW w:w="3544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ИП Попов Леонид Владимирович</w:t>
            </w:r>
          </w:p>
        </w:tc>
        <w:tc>
          <w:tcPr>
            <w:tcW w:w="3119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0F219C" w:rsidRPr="005563C9" w:rsidTr="00AB7647">
        <w:tc>
          <w:tcPr>
            <w:tcW w:w="742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0F219C" w:rsidRPr="00AB7647" w:rsidRDefault="000F219C" w:rsidP="004E5457">
            <w:r>
              <w:t>Гаврилин Вадим Петрович</w:t>
            </w:r>
          </w:p>
        </w:tc>
        <w:tc>
          <w:tcPr>
            <w:tcW w:w="2976" w:type="dxa"/>
          </w:tcPr>
          <w:p w:rsidR="000F219C" w:rsidRDefault="000F219C" w:rsidP="00AB7647">
            <w:pPr>
              <w:jc w:val="center"/>
            </w:pPr>
            <w:r>
              <w:t>главный инженер</w:t>
            </w:r>
          </w:p>
          <w:p w:rsidR="000F219C" w:rsidRPr="00AB7647" w:rsidRDefault="000F219C" w:rsidP="00FF5326"/>
        </w:tc>
        <w:tc>
          <w:tcPr>
            <w:tcW w:w="3544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ИП Попов Леонид Владимирович</w:t>
            </w:r>
          </w:p>
        </w:tc>
        <w:tc>
          <w:tcPr>
            <w:tcW w:w="3119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jc w:val="center"/>
              <w:rPr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0F219C" w:rsidRPr="005563C9" w:rsidTr="00AB7647">
        <w:tc>
          <w:tcPr>
            <w:tcW w:w="742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0F219C" w:rsidRPr="00AB7647" w:rsidRDefault="000F219C" w:rsidP="004E5457">
            <w:r>
              <w:t>Коновалов Владимир Владимирович</w:t>
            </w:r>
          </w:p>
        </w:tc>
        <w:tc>
          <w:tcPr>
            <w:tcW w:w="2976" w:type="dxa"/>
          </w:tcPr>
          <w:p w:rsidR="000F219C" w:rsidRPr="00AB7647" w:rsidRDefault="000F219C" w:rsidP="00AF4BCF">
            <w:pPr>
              <w:jc w:val="center"/>
            </w:pPr>
            <w:r>
              <w:t>электромонтер</w:t>
            </w:r>
          </w:p>
        </w:tc>
        <w:tc>
          <w:tcPr>
            <w:tcW w:w="3544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ИП Попов Леонид Владимирович</w:t>
            </w:r>
          </w:p>
        </w:tc>
        <w:tc>
          <w:tcPr>
            <w:tcW w:w="3119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оперативно-ремонтный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0F219C" w:rsidRPr="005563C9" w:rsidTr="00AB7647">
        <w:tc>
          <w:tcPr>
            <w:tcW w:w="742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0F219C" w:rsidRPr="00AB7647" w:rsidRDefault="000F219C" w:rsidP="00EE0F64">
            <w:r>
              <w:rPr>
                <w:sz w:val="22"/>
                <w:szCs w:val="22"/>
              </w:rPr>
              <w:t>Дамбиев Дондок Цырендожиевич</w:t>
            </w:r>
          </w:p>
        </w:tc>
        <w:tc>
          <w:tcPr>
            <w:tcW w:w="2976" w:type="dxa"/>
          </w:tcPr>
          <w:p w:rsidR="000F219C" w:rsidRPr="00AB7647" w:rsidRDefault="000F219C" w:rsidP="00AB7647">
            <w:pPr>
              <w:jc w:val="center"/>
            </w:pPr>
            <w:r>
              <w:rPr>
                <w:sz w:val="22"/>
                <w:szCs w:val="22"/>
              </w:rPr>
              <w:t>электрик</w:t>
            </w:r>
          </w:p>
        </w:tc>
        <w:tc>
          <w:tcPr>
            <w:tcW w:w="3544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МБОУ «Кижингинская средняя общеобразовательная школа им. Х.Намсараева»</w:t>
            </w:r>
          </w:p>
        </w:tc>
        <w:tc>
          <w:tcPr>
            <w:tcW w:w="3119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оперативно-ремонтный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</w:tbl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1F51D3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Pr="001F51D3" w:rsidRDefault="000F219C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1F51D3">
        <w:rPr>
          <w:color w:val="000000"/>
          <w:sz w:val="28"/>
          <w:szCs w:val="28"/>
        </w:rPr>
        <w:t>Список лиц  на проверку знаний электротехнического персонала на 0</w:t>
      </w:r>
      <w:r>
        <w:rPr>
          <w:color w:val="000000"/>
          <w:sz w:val="28"/>
          <w:szCs w:val="28"/>
        </w:rPr>
        <w:t>2</w:t>
      </w:r>
      <w:r w:rsidRPr="001F51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марта</w:t>
      </w:r>
      <w:r w:rsidRPr="001F51D3">
        <w:rPr>
          <w:color w:val="000000"/>
          <w:sz w:val="28"/>
          <w:szCs w:val="28"/>
        </w:rPr>
        <w:t xml:space="preserve">  2021 года по адресу: Республика Бурятия, г. Улан-Удэ</w:t>
      </w:r>
      <w:r>
        <w:rPr>
          <w:color w:val="000000"/>
          <w:sz w:val="28"/>
          <w:szCs w:val="28"/>
        </w:rPr>
        <w:t>, пр. 50 лет Октября, 28 «А» в 10</w:t>
      </w:r>
      <w:r w:rsidRPr="001F51D3">
        <w:rPr>
          <w:color w:val="000000"/>
          <w:sz w:val="28"/>
          <w:szCs w:val="28"/>
        </w:rPr>
        <w:t xml:space="preserve"> - 00 ч.</w:t>
      </w:r>
    </w:p>
    <w:p w:rsidR="000F219C" w:rsidRPr="001F51D3" w:rsidRDefault="000F219C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7"/>
        <w:gridCol w:w="3111"/>
        <w:gridCol w:w="2969"/>
        <w:gridCol w:w="3537"/>
        <w:gridCol w:w="3116"/>
        <w:gridCol w:w="1211"/>
      </w:tblGrid>
      <w:tr w:rsidR="000F219C" w:rsidRPr="001F51D3" w:rsidTr="00AB7647">
        <w:tc>
          <w:tcPr>
            <w:tcW w:w="767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111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Время </w:t>
            </w:r>
          </w:p>
        </w:tc>
      </w:tr>
      <w:tr w:rsidR="000F219C" w:rsidRPr="001F51D3" w:rsidTr="00AB7647">
        <w:trPr>
          <w:trHeight w:val="520"/>
        </w:trPr>
        <w:tc>
          <w:tcPr>
            <w:tcW w:w="767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111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Шалаева Тамара Геннадьевна</w:t>
            </w:r>
          </w:p>
        </w:tc>
        <w:tc>
          <w:tcPr>
            <w:tcW w:w="2969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заведующая</w:t>
            </w:r>
          </w:p>
        </w:tc>
        <w:tc>
          <w:tcPr>
            <w:tcW w:w="3537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МДОУ Итанцинский детский сад «Березка»</w:t>
            </w:r>
          </w:p>
        </w:tc>
        <w:tc>
          <w:tcPr>
            <w:tcW w:w="3116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0F219C" w:rsidRPr="001F51D3" w:rsidTr="00AB7647">
        <w:tc>
          <w:tcPr>
            <w:tcW w:w="767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111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Воронина Александра Владиславовна</w:t>
            </w:r>
          </w:p>
        </w:tc>
        <w:tc>
          <w:tcPr>
            <w:tcW w:w="2969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заведующая</w:t>
            </w:r>
          </w:p>
        </w:tc>
        <w:tc>
          <w:tcPr>
            <w:tcW w:w="3537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МДОУ Юговский детский сад «Ручеек»</w:t>
            </w:r>
          </w:p>
        </w:tc>
        <w:tc>
          <w:tcPr>
            <w:tcW w:w="3116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0F219C" w:rsidRPr="001F51D3" w:rsidTr="00AB7647">
        <w:tc>
          <w:tcPr>
            <w:tcW w:w="767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111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Кондрашов Александр Владимирович</w:t>
            </w:r>
          </w:p>
        </w:tc>
        <w:tc>
          <w:tcPr>
            <w:tcW w:w="2969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инженер-метролог</w:t>
            </w:r>
          </w:p>
        </w:tc>
        <w:tc>
          <w:tcPr>
            <w:tcW w:w="3537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ГП «РАЦ»</w:t>
            </w:r>
          </w:p>
        </w:tc>
        <w:tc>
          <w:tcPr>
            <w:tcW w:w="3116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0F219C" w:rsidRPr="001F51D3" w:rsidTr="00AB7647">
        <w:tc>
          <w:tcPr>
            <w:tcW w:w="767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111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Карпук Алексей Евгеньевич</w:t>
            </w:r>
          </w:p>
        </w:tc>
        <w:tc>
          <w:tcPr>
            <w:tcW w:w="2969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электромеханик</w:t>
            </w:r>
          </w:p>
        </w:tc>
        <w:tc>
          <w:tcPr>
            <w:tcW w:w="3537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ГП «РАЦ»</w:t>
            </w:r>
          </w:p>
        </w:tc>
        <w:tc>
          <w:tcPr>
            <w:tcW w:w="3116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электротехнический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</w:tbl>
    <w:p w:rsidR="000F219C" w:rsidRPr="001F51D3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0F219C" w:rsidRPr="001F51D3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0F219C" w:rsidRPr="00A623F7" w:rsidRDefault="000F219C" w:rsidP="00644724">
      <w:pPr>
        <w:widowControl w:val="0"/>
        <w:autoSpaceDE w:val="0"/>
        <w:autoSpaceDN w:val="0"/>
        <w:adjustRightInd w:val="0"/>
        <w:ind w:right="75"/>
        <w:jc w:val="center"/>
        <w:rPr>
          <w:color w:val="000000"/>
          <w:sz w:val="28"/>
          <w:szCs w:val="28"/>
        </w:rPr>
      </w:pPr>
      <w:r w:rsidRPr="00A623F7">
        <w:rPr>
          <w:color w:val="000000"/>
          <w:sz w:val="28"/>
          <w:szCs w:val="28"/>
        </w:rPr>
        <w:t>Список лиц  на проверку знаний электротехнического персонала на 0</w:t>
      </w:r>
      <w:r>
        <w:rPr>
          <w:color w:val="000000"/>
          <w:sz w:val="28"/>
          <w:szCs w:val="28"/>
        </w:rPr>
        <w:t>2</w:t>
      </w:r>
      <w:r w:rsidRPr="00A623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марта</w:t>
      </w:r>
      <w:r w:rsidRPr="00A623F7">
        <w:rPr>
          <w:color w:val="000000"/>
          <w:sz w:val="28"/>
          <w:szCs w:val="28"/>
        </w:rPr>
        <w:t xml:space="preserve">  2021 года по адресу: Республика Бурятия, г. Улан-Удэ,</w:t>
      </w:r>
      <w:r>
        <w:rPr>
          <w:color w:val="000000"/>
          <w:sz w:val="28"/>
          <w:szCs w:val="28"/>
        </w:rPr>
        <w:t xml:space="preserve"> пр. 50 лет Октября, 28 «А» в 11</w:t>
      </w:r>
      <w:r w:rsidRPr="00A623F7">
        <w:rPr>
          <w:color w:val="000000"/>
          <w:sz w:val="28"/>
          <w:szCs w:val="28"/>
        </w:rPr>
        <w:t xml:space="preserve"> - 00 ч.</w:t>
      </w:r>
    </w:p>
    <w:p w:rsidR="000F219C" w:rsidRPr="00A623F7" w:rsidRDefault="000F219C" w:rsidP="00A623F7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7"/>
        <w:gridCol w:w="3111"/>
        <w:gridCol w:w="2969"/>
        <w:gridCol w:w="3537"/>
        <w:gridCol w:w="3116"/>
        <w:gridCol w:w="1211"/>
      </w:tblGrid>
      <w:tr w:rsidR="000F219C" w:rsidRPr="00A623F7" w:rsidTr="00AB7647">
        <w:tc>
          <w:tcPr>
            <w:tcW w:w="767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111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0F219C" w:rsidRPr="00A623F7" w:rsidTr="00404CF9">
        <w:trPr>
          <w:trHeight w:val="562"/>
        </w:trPr>
        <w:tc>
          <w:tcPr>
            <w:tcW w:w="767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1" w:type="dxa"/>
          </w:tcPr>
          <w:p w:rsidR="000F219C" w:rsidRPr="00AB7647" w:rsidRDefault="000F219C" w:rsidP="008C2442">
            <w:r>
              <w:t>Хабаев Евгений Зиновьевич</w:t>
            </w:r>
          </w:p>
        </w:tc>
        <w:tc>
          <w:tcPr>
            <w:tcW w:w="2969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УНС</w:t>
            </w:r>
          </w:p>
        </w:tc>
        <w:tc>
          <w:tcPr>
            <w:tcW w:w="3537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АО «Желдорреммаш»</w:t>
            </w:r>
          </w:p>
        </w:tc>
        <w:tc>
          <w:tcPr>
            <w:tcW w:w="3116" w:type="dxa"/>
          </w:tcPr>
          <w:p w:rsidR="000F219C" w:rsidRPr="00AB7647" w:rsidRDefault="000F219C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11.00</w:t>
            </w:r>
          </w:p>
        </w:tc>
      </w:tr>
      <w:tr w:rsidR="000F219C" w:rsidRPr="00A623F7" w:rsidTr="00AB7647">
        <w:tc>
          <w:tcPr>
            <w:tcW w:w="767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1" w:type="dxa"/>
          </w:tcPr>
          <w:p w:rsidR="000F219C" w:rsidRPr="00AB7647" w:rsidRDefault="000F219C" w:rsidP="008C2442">
            <w:r>
              <w:t>Эрдынеев Доржо Чимитович</w:t>
            </w:r>
          </w:p>
        </w:tc>
        <w:tc>
          <w:tcPr>
            <w:tcW w:w="2969" w:type="dxa"/>
          </w:tcPr>
          <w:p w:rsidR="000F219C" w:rsidRPr="00AB7647" w:rsidRDefault="000F219C" w:rsidP="008C2442">
            <w:r>
              <w:t>начальник</w:t>
            </w:r>
          </w:p>
        </w:tc>
        <w:tc>
          <w:tcPr>
            <w:tcW w:w="3537" w:type="dxa"/>
          </w:tcPr>
          <w:p w:rsidR="000F219C" w:rsidRPr="00AB7647" w:rsidRDefault="000F219C" w:rsidP="008C2442">
            <w:r>
              <w:t>ООО Регион Электро</w:t>
            </w:r>
          </w:p>
        </w:tc>
        <w:tc>
          <w:tcPr>
            <w:tcW w:w="3116" w:type="dxa"/>
          </w:tcPr>
          <w:p w:rsidR="000F219C" w:rsidRPr="00AB7647" w:rsidRDefault="000F219C" w:rsidP="008C2442">
            <w:r>
              <w:rPr>
                <w:color w:val="000000"/>
                <w:sz w:val="22"/>
                <w:szCs w:val="22"/>
              </w:rPr>
              <w:t>оперативно-ремонтный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11.00</w:t>
            </w:r>
          </w:p>
        </w:tc>
      </w:tr>
      <w:tr w:rsidR="000F219C" w:rsidRPr="00A623F7" w:rsidTr="00AB7647">
        <w:tc>
          <w:tcPr>
            <w:tcW w:w="767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1" w:type="dxa"/>
          </w:tcPr>
          <w:p w:rsidR="000F219C" w:rsidRPr="00AB7647" w:rsidRDefault="000F219C" w:rsidP="008C2442">
            <w:r>
              <w:t>Цыдыпов Булат Санжиевич</w:t>
            </w:r>
          </w:p>
        </w:tc>
        <w:tc>
          <w:tcPr>
            <w:tcW w:w="2969" w:type="dxa"/>
          </w:tcPr>
          <w:p w:rsidR="000F219C" w:rsidRPr="00AB7647" w:rsidRDefault="000F219C" w:rsidP="008C2442">
            <w:r>
              <w:t>инженер</w:t>
            </w:r>
          </w:p>
        </w:tc>
        <w:tc>
          <w:tcPr>
            <w:tcW w:w="3537" w:type="dxa"/>
          </w:tcPr>
          <w:p w:rsidR="000F219C" w:rsidRPr="00AB7647" w:rsidRDefault="000F219C" w:rsidP="008C2442">
            <w:r>
              <w:t>ООО Регион Электро</w:t>
            </w:r>
          </w:p>
        </w:tc>
        <w:tc>
          <w:tcPr>
            <w:tcW w:w="3116" w:type="dxa"/>
          </w:tcPr>
          <w:p w:rsidR="000F219C" w:rsidRPr="00AB7647" w:rsidRDefault="000F219C" w:rsidP="008C2442">
            <w:r>
              <w:rPr>
                <w:color w:val="000000"/>
                <w:sz w:val="22"/>
                <w:szCs w:val="22"/>
              </w:rPr>
              <w:t>оперативно-ремонтный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11.00</w:t>
            </w:r>
          </w:p>
        </w:tc>
      </w:tr>
      <w:tr w:rsidR="000F219C" w:rsidRPr="00A623F7" w:rsidTr="00AB7647">
        <w:tc>
          <w:tcPr>
            <w:tcW w:w="767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1" w:type="dxa"/>
          </w:tcPr>
          <w:p w:rsidR="000F219C" w:rsidRPr="00AB7647" w:rsidRDefault="000F219C" w:rsidP="008C2442">
            <w:r>
              <w:t>Эрдынеев Дугар Доржиевич</w:t>
            </w:r>
          </w:p>
        </w:tc>
        <w:tc>
          <w:tcPr>
            <w:tcW w:w="2969" w:type="dxa"/>
          </w:tcPr>
          <w:p w:rsidR="000F219C" w:rsidRPr="00AB7647" w:rsidRDefault="000F219C" w:rsidP="008C2442">
            <w:r>
              <w:t>инженер</w:t>
            </w:r>
          </w:p>
        </w:tc>
        <w:tc>
          <w:tcPr>
            <w:tcW w:w="3537" w:type="dxa"/>
          </w:tcPr>
          <w:p w:rsidR="000F219C" w:rsidRPr="00AB7647" w:rsidRDefault="000F219C" w:rsidP="008C2442">
            <w:r>
              <w:t>ООО Регион Электро</w:t>
            </w:r>
          </w:p>
        </w:tc>
        <w:tc>
          <w:tcPr>
            <w:tcW w:w="3116" w:type="dxa"/>
          </w:tcPr>
          <w:p w:rsidR="000F219C" w:rsidRPr="00AB7647" w:rsidRDefault="000F219C" w:rsidP="008C2442">
            <w:r>
              <w:rPr>
                <w:color w:val="000000"/>
                <w:sz w:val="22"/>
                <w:szCs w:val="22"/>
              </w:rPr>
              <w:t>оперативно-ремонтный персонал</w:t>
            </w:r>
          </w:p>
        </w:tc>
        <w:tc>
          <w:tcPr>
            <w:tcW w:w="1211" w:type="dxa"/>
          </w:tcPr>
          <w:p w:rsidR="000F219C" w:rsidRPr="00AB7647" w:rsidRDefault="000F219C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11.00</w:t>
            </w:r>
          </w:p>
        </w:tc>
      </w:tr>
    </w:tbl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  <w:bookmarkStart w:id="0" w:name="_GoBack"/>
      <w:bookmarkEnd w:id="0"/>
    </w:p>
    <w:p w:rsidR="000F219C" w:rsidRDefault="000F219C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sectPr w:rsidR="000F219C" w:rsidSect="009B4D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19C" w:rsidRDefault="000F219C" w:rsidP="00B014A8">
      <w:r>
        <w:separator/>
      </w:r>
    </w:p>
  </w:endnote>
  <w:endnote w:type="continuationSeparator" w:id="1">
    <w:p w:rsidR="000F219C" w:rsidRDefault="000F219C" w:rsidP="00B01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19C" w:rsidRDefault="000F219C" w:rsidP="00B014A8">
      <w:r>
        <w:separator/>
      </w:r>
    </w:p>
  </w:footnote>
  <w:footnote w:type="continuationSeparator" w:id="1">
    <w:p w:rsidR="000F219C" w:rsidRDefault="000F219C" w:rsidP="00B014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D1E"/>
    <w:rsid w:val="0001041A"/>
    <w:rsid w:val="00011719"/>
    <w:rsid w:val="00030D01"/>
    <w:rsid w:val="00063820"/>
    <w:rsid w:val="00063F00"/>
    <w:rsid w:val="000908C7"/>
    <w:rsid w:val="00090DFC"/>
    <w:rsid w:val="00093586"/>
    <w:rsid w:val="000B6258"/>
    <w:rsid w:val="000F219C"/>
    <w:rsid w:val="00120768"/>
    <w:rsid w:val="00143DCE"/>
    <w:rsid w:val="00145C5F"/>
    <w:rsid w:val="00166D1E"/>
    <w:rsid w:val="00177B32"/>
    <w:rsid w:val="001865AD"/>
    <w:rsid w:val="00192426"/>
    <w:rsid w:val="001D42E5"/>
    <w:rsid w:val="001F51D3"/>
    <w:rsid w:val="00224E4D"/>
    <w:rsid w:val="00245C93"/>
    <w:rsid w:val="0027201B"/>
    <w:rsid w:val="002A7963"/>
    <w:rsid w:val="002C5B0F"/>
    <w:rsid w:val="002C5E3D"/>
    <w:rsid w:val="002D5E8E"/>
    <w:rsid w:val="002E2DA8"/>
    <w:rsid w:val="002F0319"/>
    <w:rsid w:val="002F4993"/>
    <w:rsid w:val="0034032F"/>
    <w:rsid w:val="00356637"/>
    <w:rsid w:val="0039023E"/>
    <w:rsid w:val="003E5EF0"/>
    <w:rsid w:val="003E7669"/>
    <w:rsid w:val="003F2002"/>
    <w:rsid w:val="003F7575"/>
    <w:rsid w:val="00404CF9"/>
    <w:rsid w:val="00422168"/>
    <w:rsid w:val="00435924"/>
    <w:rsid w:val="004A2079"/>
    <w:rsid w:val="004B4543"/>
    <w:rsid w:val="004B7F30"/>
    <w:rsid w:val="004E5457"/>
    <w:rsid w:val="004E68E2"/>
    <w:rsid w:val="0051606D"/>
    <w:rsid w:val="005224BC"/>
    <w:rsid w:val="005401E5"/>
    <w:rsid w:val="005563C9"/>
    <w:rsid w:val="005B7511"/>
    <w:rsid w:val="005C5B8A"/>
    <w:rsid w:val="005F6773"/>
    <w:rsid w:val="00642E02"/>
    <w:rsid w:val="00644724"/>
    <w:rsid w:val="0064581F"/>
    <w:rsid w:val="0066642C"/>
    <w:rsid w:val="006841AE"/>
    <w:rsid w:val="00686703"/>
    <w:rsid w:val="00694C46"/>
    <w:rsid w:val="006A106E"/>
    <w:rsid w:val="006A614D"/>
    <w:rsid w:val="006D75F7"/>
    <w:rsid w:val="006F67A9"/>
    <w:rsid w:val="00713196"/>
    <w:rsid w:val="007360AB"/>
    <w:rsid w:val="00757774"/>
    <w:rsid w:val="00761D70"/>
    <w:rsid w:val="007C07EA"/>
    <w:rsid w:val="00811D25"/>
    <w:rsid w:val="00823E71"/>
    <w:rsid w:val="00826761"/>
    <w:rsid w:val="00830175"/>
    <w:rsid w:val="00847048"/>
    <w:rsid w:val="00881D2E"/>
    <w:rsid w:val="0089405E"/>
    <w:rsid w:val="008B0F88"/>
    <w:rsid w:val="008B5798"/>
    <w:rsid w:val="008C0107"/>
    <w:rsid w:val="008C2442"/>
    <w:rsid w:val="008D46DB"/>
    <w:rsid w:val="008D4B5D"/>
    <w:rsid w:val="008F071E"/>
    <w:rsid w:val="00903269"/>
    <w:rsid w:val="009072B6"/>
    <w:rsid w:val="009129DE"/>
    <w:rsid w:val="00913FA1"/>
    <w:rsid w:val="00931454"/>
    <w:rsid w:val="0098032E"/>
    <w:rsid w:val="009A5DB0"/>
    <w:rsid w:val="009B40E8"/>
    <w:rsid w:val="009B4D54"/>
    <w:rsid w:val="009D0CA1"/>
    <w:rsid w:val="009E03FA"/>
    <w:rsid w:val="00A048A3"/>
    <w:rsid w:val="00A15A41"/>
    <w:rsid w:val="00A31E60"/>
    <w:rsid w:val="00A4018B"/>
    <w:rsid w:val="00A56D5B"/>
    <w:rsid w:val="00A60A4F"/>
    <w:rsid w:val="00A6211F"/>
    <w:rsid w:val="00A623F7"/>
    <w:rsid w:val="00A915FF"/>
    <w:rsid w:val="00A94E0F"/>
    <w:rsid w:val="00AA5946"/>
    <w:rsid w:val="00AB7647"/>
    <w:rsid w:val="00AC0411"/>
    <w:rsid w:val="00AD3E2D"/>
    <w:rsid w:val="00AD4D9D"/>
    <w:rsid w:val="00AE6FFE"/>
    <w:rsid w:val="00AF4BCF"/>
    <w:rsid w:val="00B014A8"/>
    <w:rsid w:val="00B14F03"/>
    <w:rsid w:val="00B16EA6"/>
    <w:rsid w:val="00B76CDA"/>
    <w:rsid w:val="00B7734B"/>
    <w:rsid w:val="00B83F8D"/>
    <w:rsid w:val="00B91D2F"/>
    <w:rsid w:val="00BA317A"/>
    <w:rsid w:val="00BA44D0"/>
    <w:rsid w:val="00BE2368"/>
    <w:rsid w:val="00C240D8"/>
    <w:rsid w:val="00C26508"/>
    <w:rsid w:val="00C5184D"/>
    <w:rsid w:val="00C65580"/>
    <w:rsid w:val="00C77F12"/>
    <w:rsid w:val="00CA0DA9"/>
    <w:rsid w:val="00CB60A1"/>
    <w:rsid w:val="00CC6FFF"/>
    <w:rsid w:val="00CE4669"/>
    <w:rsid w:val="00CF0DC7"/>
    <w:rsid w:val="00D173A7"/>
    <w:rsid w:val="00D57064"/>
    <w:rsid w:val="00D73270"/>
    <w:rsid w:val="00DA0730"/>
    <w:rsid w:val="00DC2110"/>
    <w:rsid w:val="00DC2C9E"/>
    <w:rsid w:val="00DF0263"/>
    <w:rsid w:val="00E00225"/>
    <w:rsid w:val="00E6527F"/>
    <w:rsid w:val="00E72D50"/>
    <w:rsid w:val="00EE0F64"/>
    <w:rsid w:val="00EE2238"/>
    <w:rsid w:val="00EF20C1"/>
    <w:rsid w:val="00EF2A87"/>
    <w:rsid w:val="00F03C17"/>
    <w:rsid w:val="00FD1F9F"/>
    <w:rsid w:val="00FD3C5F"/>
    <w:rsid w:val="00FE3F00"/>
    <w:rsid w:val="00FE5504"/>
    <w:rsid w:val="00FF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E3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C5E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90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0A3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</TotalTime>
  <Pages>3</Pages>
  <Words>326</Words>
  <Characters>1863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лиц  на проверку знаний электротехнического персонала на 01 февраля 2021 года по адресу: Республика Бурятия, г</dc:title>
  <dc:subject/>
  <dc:creator>Посельская</dc:creator>
  <cp:keywords/>
  <dc:description/>
  <cp:lastModifiedBy>Базарова</cp:lastModifiedBy>
  <cp:revision>12</cp:revision>
  <cp:lastPrinted>2021-02-24T06:45:00Z</cp:lastPrinted>
  <dcterms:created xsi:type="dcterms:W3CDTF">2021-02-24T03:36:00Z</dcterms:created>
  <dcterms:modified xsi:type="dcterms:W3CDTF">2021-02-24T06:45:00Z</dcterms:modified>
</cp:coreProperties>
</file>