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Список лиц  на проверку знаний эле</w:t>
      </w:r>
      <w:r>
        <w:rPr>
          <w:color w:val="000000"/>
          <w:sz w:val="28"/>
          <w:szCs w:val="28"/>
        </w:rPr>
        <w:t>ктротехнического персонала на 03 марта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г. Улан-Удэ, пр. 50 лет Октября, 28 «А» в 9 - 00 ч.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2"/>
        <w:gridCol w:w="3119"/>
        <w:gridCol w:w="2976"/>
        <w:gridCol w:w="3544"/>
        <w:gridCol w:w="3119"/>
        <w:gridCol w:w="1211"/>
      </w:tblGrid>
      <w:tr w:rsidR="00775636" w:rsidRPr="005563C9" w:rsidTr="00AB7647">
        <w:tc>
          <w:tcPr>
            <w:tcW w:w="742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5563C9" w:rsidTr="00AB7647">
        <w:trPr>
          <w:trHeight w:val="520"/>
        </w:trPr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Ефремов Михаил Сергеевич</w:t>
            </w:r>
          </w:p>
        </w:tc>
        <w:tc>
          <w:tcPr>
            <w:tcW w:w="2976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водитель электрик</w:t>
            </w:r>
          </w:p>
        </w:tc>
        <w:tc>
          <w:tcPr>
            <w:tcW w:w="3544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Войсковая часть 57358</w:t>
            </w:r>
          </w:p>
        </w:tc>
        <w:tc>
          <w:tcPr>
            <w:tcW w:w="3119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электротехнологический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775636" w:rsidRPr="005563C9" w:rsidTr="00AB7647"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775636" w:rsidRPr="00AB7647" w:rsidRDefault="00775636" w:rsidP="004E5457">
            <w:r>
              <w:t>Гергенов Максим Константинович</w:t>
            </w:r>
          </w:p>
        </w:tc>
        <w:tc>
          <w:tcPr>
            <w:tcW w:w="2976" w:type="dxa"/>
          </w:tcPr>
          <w:p w:rsidR="00775636" w:rsidRPr="00AB7647" w:rsidRDefault="00775636" w:rsidP="00FF5326">
            <w:r>
              <w:t>начальник станции</w:t>
            </w:r>
          </w:p>
        </w:tc>
        <w:tc>
          <w:tcPr>
            <w:tcW w:w="3544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Войсковая часть 57358</w:t>
            </w:r>
          </w:p>
        </w:tc>
        <w:tc>
          <w:tcPr>
            <w:tcW w:w="3119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электротехнологический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775636" w:rsidRPr="005563C9" w:rsidTr="00AB7647"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775636" w:rsidRPr="00AB7647" w:rsidRDefault="00775636" w:rsidP="004E5457">
            <w:r>
              <w:t>Кисельников Артем Михайлович</w:t>
            </w:r>
          </w:p>
        </w:tc>
        <w:tc>
          <w:tcPr>
            <w:tcW w:w="2976" w:type="dxa"/>
          </w:tcPr>
          <w:p w:rsidR="00775636" w:rsidRPr="00AB7647" w:rsidRDefault="00775636" w:rsidP="00AF4BCF">
            <w:pPr>
              <w:jc w:val="center"/>
            </w:pPr>
            <w:r>
              <w:t>техник станции</w:t>
            </w:r>
          </w:p>
        </w:tc>
        <w:tc>
          <w:tcPr>
            <w:tcW w:w="3544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Войсковая часть 57358</w:t>
            </w:r>
          </w:p>
        </w:tc>
        <w:tc>
          <w:tcPr>
            <w:tcW w:w="3119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электротехнологический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775636" w:rsidRPr="005563C9" w:rsidTr="00AB7647"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775636" w:rsidRPr="00AB7647" w:rsidRDefault="00775636" w:rsidP="00EE0F64">
            <w:r>
              <w:t>Ирвад Валентин Владимирович</w:t>
            </w:r>
          </w:p>
        </w:tc>
        <w:tc>
          <w:tcPr>
            <w:tcW w:w="2976" w:type="dxa"/>
          </w:tcPr>
          <w:p w:rsidR="00775636" w:rsidRPr="00AB7647" w:rsidRDefault="00775636" w:rsidP="00AB7647">
            <w:pPr>
              <w:jc w:val="center"/>
            </w:pPr>
            <w:r>
              <w:t>техник станции</w:t>
            </w:r>
          </w:p>
        </w:tc>
        <w:tc>
          <w:tcPr>
            <w:tcW w:w="3544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Войсковая часть 57358</w:t>
            </w:r>
          </w:p>
        </w:tc>
        <w:tc>
          <w:tcPr>
            <w:tcW w:w="3119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электротехнологический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Список лиц  на проверку знаний электротехнического персонала на 0</w:t>
      </w:r>
      <w:r>
        <w:rPr>
          <w:color w:val="000000"/>
          <w:sz w:val="28"/>
          <w:szCs w:val="28"/>
        </w:rPr>
        <w:t>3</w:t>
      </w:r>
      <w:r w:rsidRPr="001F5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1F51D3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775636" w:rsidRPr="001F51D3" w:rsidTr="00AB7647">
        <w:trPr>
          <w:trHeight w:val="520"/>
        </w:trPr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Афанасьев Игорь Васильевич</w:t>
            </w:r>
          </w:p>
        </w:tc>
        <w:tc>
          <w:tcPr>
            <w:tcW w:w="2969" w:type="dxa"/>
          </w:tcPr>
          <w:p w:rsidR="00775636" w:rsidRPr="00AB7647" w:rsidRDefault="00775636" w:rsidP="00FA1FD0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водитель электрик</w:t>
            </w:r>
          </w:p>
        </w:tc>
        <w:tc>
          <w:tcPr>
            <w:tcW w:w="3537" w:type="dxa"/>
          </w:tcPr>
          <w:p w:rsidR="00775636" w:rsidRPr="00AB7647" w:rsidRDefault="00775636" w:rsidP="00FA1FD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Войсковая часть 57358</w:t>
            </w:r>
          </w:p>
        </w:tc>
        <w:tc>
          <w:tcPr>
            <w:tcW w:w="3116" w:type="dxa"/>
          </w:tcPr>
          <w:p w:rsidR="00775636" w:rsidRPr="00AB7647" w:rsidRDefault="00775636" w:rsidP="00FA1FD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электротехнологический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775636" w:rsidRPr="001F51D3" w:rsidTr="00AB7647"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Шичкин Михаил Иванович</w:t>
            </w:r>
          </w:p>
        </w:tc>
        <w:tc>
          <w:tcPr>
            <w:tcW w:w="2969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АХЧ</w:t>
            </w:r>
          </w:p>
        </w:tc>
        <w:tc>
          <w:tcPr>
            <w:tcW w:w="3537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МОУ «Ильинская средняя общеобразовательная школа»</w:t>
            </w:r>
          </w:p>
        </w:tc>
        <w:tc>
          <w:tcPr>
            <w:tcW w:w="3116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775636" w:rsidRPr="001F51D3" w:rsidTr="00AB7647"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Луцай Феликс Гриверович</w:t>
            </w:r>
          </w:p>
        </w:tc>
        <w:tc>
          <w:tcPr>
            <w:tcW w:w="2969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электрик</w:t>
            </w:r>
          </w:p>
        </w:tc>
        <w:tc>
          <w:tcPr>
            <w:tcW w:w="3537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МОУ «Ильинская средняя общеобразовательная школа»</w:t>
            </w:r>
          </w:p>
        </w:tc>
        <w:tc>
          <w:tcPr>
            <w:tcW w:w="3116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административно- технический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775636" w:rsidRPr="001F51D3" w:rsidTr="00AB7647"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Цивилев Михаил Юрьевич </w:t>
            </w:r>
          </w:p>
        </w:tc>
        <w:tc>
          <w:tcPr>
            <w:tcW w:w="2969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индивидуальный предприниматель</w:t>
            </w:r>
          </w:p>
        </w:tc>
        <w:tc>
          <w:tcPr>
            <w:tcW w:w="3537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ИП Цивилев Михаил Юрьевич</w:t>
            </w:r>
          </w:p>
        </w:tc>
        <w:tc>
          <w:tcPr>
            <w:tcW w:w="3116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электротехнический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A623F7" w:rsidRDefault="00775636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>
        <w:rPr>
          <w:color w:val="000000"/>
          <w:sz w:val="28"/>
          <w:szCs w:val="28"/>
        </w:rPr>
        <w:t>тепло</w:t>
      </w:r>
      <w:r w:rsidRPr="00A623F7">
        <w:rPr>
          <w:color w:val="000000"/>
          <w:sz w:val="28"/>
          <w:szCs w:val="28"/>
        </w:rPr>
        <w:t>технического персонала на 0</w:t>
      </w:r>
      <w:r>
        <w:rPr>
          <w:color w:val="000000"/>
          <w:sz w:val="28"/>
          <w:szCs w:val="28"/>
        </w:rPr>
        <w:t>3</w:t>
      </w:r>
      <w:r w:rsidRPr="00A623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775636" w:rsidRPr="00A623F7" w:rsidRDefault="00775636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A623F7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A623F7" w:rsidTr="00404CF9">
        <w:trPr>
          <w:trHeight w:val="562"/>
        </w:trPr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1" w:type="dxa"/>
          </w:tcPr>
          <w:p w:rsidR="00775636" w:rsidRPr="00AB7647" w:rsidRDefault="00775636" w:rsidP="008C2442">
            <w:r>
              <w:t>Курковский Аркадий Анатольевич</w:t>
            </w:r>
          </w:p>
        </w:tc>
        <w:tc>
          <w:tcPr>
            <w:tcW w:w="2969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Специалист сервисной службы</w:t>
            </w:r>
          </w:p>
        </w:tc>
        <w:tc>
          <w:tcPr>
            <w:tcW w:w="3537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ИП Немков А.С.</w:t>
            </w:r>
          </w:p>
        </w:tc>
        <w:tc>
          <w:tcPr>
            <w:tcW w:w="3116" w:type="dxa"/>
          </w:tcPr>
          <w:p w:rsidR="00775636" w:rsidRPr="00AB7647" w:rsidRDefault="00775636" w:rsidP="00AF4BC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775636" w:rsidRPr="00A623F7" w:rsidTr="00AB7647"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1" w:type="dxa"/>
          </w:tcPr>
          <w:p w:rsidR="00775636" w:rsidRPr="00AB7647" w:rsidRDefault="00775636" w:rsidP="008C2442">
            <w:r>
              <w:t>Ефимов Сергей Павлович</w:t>
            </w:r>
          </w:p>
        </w:tc>
        <w:tc>
          <w:tcPr>
            <w:tcW w:w="2969" w:type="dxa"/>
          </w:tcPr>
          <w:p w:rsidR="00775636" w:rsidRPr="00AB7647" w:rsidRDefault="00775636" w:rsidP="008C2442">
            <w:r>
              <w:rPr>
                <w:color w:val="000000"/>
              </w:rPr>
              <w:t>Специалист сервисной службы</w:t>
            </w:r>
          </w:p>
        </w:tc>
        <w:tc>
          <w:tcPr>
            <w:tcW w:w="3537" w:type="dxa"/>
          </w:tcPr>
          <w:p w:rsidR="00775636" w:rsidRPr="00AB7647" w:rsidRDefault="00775636" w:rsidP="008C2442">
            <w:r>
              <w:rPr>
                <w:color w:val="000000"/>
              </w:rPr>
              <w:t>ИП Немков А.С.</w:t>
            </w:r>
          </w:p>
        </w:tc>
        <w:tc>
          <w:tcPr>
            <w:tcW w:w="3116" w:type="dxa"/>
          </w:tcPr>
          <w:p w:rsidR="00775636" w:rsidRPr="00AB7647" w:rsidRDefault="00775636" w:rsidP="008C2442"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775636" w:rsidRPr="00A623F7" w:rsidTr="00AB7647"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1" w:type="dxa"/>
          </w:tcPr>
          <w:p w:rsidR="00775636" w:rsidRPr="00AB7647" w:rsidRDefault="00775636" w:rsidP="008C2442">
            <w:r>
              <w:t>Радионов Андрей Николаевич</w:t>
            </w:r>
          </w:p>
        </w:tc>
        <w:tc>
          <w:tcPr>
            <w:tcW w:w="2969" w:type="dxa"/>
          </w:tcPr>
          <w:p w:rsidR="00775636" w:rsidRPr="00AB7647" w:rsidRDefault="00775636" w:rsidP="008C2442">
            <w:r>
              <w:rPr>
                <w:color w:val="000000"/>
              </w:rPr>
              <w:t>Специалист сервисной службы</w:t>
            </w:r>
          </w:p>
        </w:tc>
        <w:tc>
          <w:tcPr>
            <w:tcW w:w="3537" w:type="dxa"/>
          </w:tcPr>
          <w:p w:rsidR="00775636" w:rsidRPr="00AB7647" w:rsidRDefault="00775636" w:rsidP="008C2442">
            <w:r>
              <w:rPr>
                <w:color w:val="000000"/>
              </w:rPr>
              <w:t>ИП Немков А.С.</w:t>
            </w:r>
          </w:p>
        </w:tc>
        <w:tc>
          <w:tcPr>
            <w:tcW w:w="3116" w:type="dxa"/>
          </w:tcPr>
          <w:p w:rsidR="00775636" w:rsidRPr="00AB7647" w:rsidRDefault="00775636" w:rsidP="008C2442">
            <w:r>
              <w:rPr>
                <w:color w:val="000000"/>
                <w:sz w:val="22"/>
                <w:szCs w:val="22"/>
              </w:rPr>
              <w:t>оперативно-ремонтный персонал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775636" w:rsidRPr="00A623F7" w:rsidTr="00AB7647"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1" w:type="dxa"/>
          </w:tcPr>
          <w:p w:rsidR="00775636" w:rsidRPr="00AB7647" w:rsidRDefault="00775636" w:rsidP="008C2442"/>
        </w:tc>
        <w:tc>
          <w:tcPr>
            <w:tcW w:w="2969" w:type="dxa"/>
          </w:tcPr>
          <w:p w:rsidR="00775636" w:rsidRPr="00AB7647" w:rsidRDefault="00775636" w:rsidP="008C2442"/>
        </w:tc>
        <w:tc>
          <w:tcPr>
            <w:tcW w:w="3537" w:type="dxa"/>
          </w:tcPr>
          <w:p w:rsidR="00775636" w:rsidRPr="00AB7647" w:rsidRDefault="00775636" w:rsidP="008C2442"/>
        </w:tc>
        <w:tc>
          <w:tcPr>
            <w:tcW w:w="3116" w:type="dxa"/>
          </w:tcPr>
          <w:p w:rsidR="00775636" w:rsidRPr="00AB7647" w:rsidRDefault="00775636" w:rsidP="008C2442"/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</w:p>
        </w:tc>
      </w:tr>
    </w:tbl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  <w:bookmarkStart w:id="0" w:name="_GoBack"/>
      <w:bookmarkEnd w:id="0"/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775636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636" w:rsidRDefault="00775636" w:rsidP="00B014A8">
      <w:r>
        <w:separator/>
      </w:r>
    </w:p>
  </w:endnote>
  <w:endnote w:type="continuationSeparator" w:id="1">
    <w:p w:rsidR="00775636" w:rsidRDefault="00775636" w:rsidP="00B01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636" w:rsidRDefault="00775636" w:rsidP="00B014A8">
      <w:r>
        <w:separator/>
      </w:r>
    </w:p>
  </w:footnote>
  <w:footnote w:type="continuationSeparator" w:id="1">
    <w:p w:rsidR="00775636" w:rsidRDefault="00775636" w:rsidP="00B01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D1E"/>
    <w:rsid w:val="0001041A"/>
    <w:rsid w:val="00011719"/>
    <w:rsid w:val="00030D01"/>
    <w:rsid w:val="00063820"/>
    <w:rsid w:val="00063F00"/>
    <w:rsid w:val="00090DFC"/>
    <w:rsid w:val="00093586"/>
    <w:rsid w:val="000B6258"/>
    <w:rsid w:val="00120768"/>
    <w:rsid w:val="00143DCE"/>
    <w:rsid w:val="00145C5F"/>
    <w:rsid w:val="00166D1E"/>
    <w:rsid w:val="00177B32"/>
    <w:rsid w:val="001865AD"/>
    <w:rsid w:val="00192426"/>
    <w:rsid w:val="001D42E5"/>
    <w:rsid w:val="001F51D3"/>
    <w:rsid w:val="00224E4D"/>
    <w:rsid w:val="00245C93"/>
    <w:rsid w:val="0027201B"/>
    <w:rsid w:val="002A7963"/>
    <w:rsid w:val="002C5B0F"/>
    <w:rsid w:val="002C5E3D"/>
    <w:rsid w:val="002D5E8E"/>
    <w:rsid w:val="002E2DA8"/>
    <w:rsid w:val="002F0319"/>
    <w:rsid w:val="002F4993"/>
    <w:rsid w:val="0034032F"/>
    <w:rsid w:val="00356637"/>
    <w:rsid w:val="0039023E"/>
    <w:rsid w:val="003E5EF0"/>
    <w:rsid w:val="003E7669"/>
    <w:rsid w:val="003F2002"/>
    <w:rsid w:val="003F7575"/>
    <w:rsid w:val="00401E14"/>
    <w:rsid w:val="00404CF9"/>
    <w:rsid w:val="00422168"/>
    <w:rsid w:val="00435924"/>
    <w:rsid w:val="004A2079"/>
    <w:rsid w:val="004B4543"/>
    <w:rsid w:val="004B67FD"/>
    <w:rsid w:val="004B7F30"/>
    <w:rsid w:val="004E5457"/>
    <w:rsid w:val="004E68E2"/>
    <w:rsid w:val="0051606D"/>
    <w:rsid w:val="005224BC"/>
    <w:rsid w:val="005401E5"/>
    <w:rsid w:val="005563C9"/>
    <w:rsid w:val="005B7511"/>
    <w:rsid w:val="005C5B8A"/>
    <w:rsid w:val="005F6773"/>
    <w:rsid w:val="00642E02"/>
    <w:rsid w:val="00644724"/>
    <w:rsid w:val="0064581F"/>
    <w:rsid w:val="0066642C"/>
    <w:rsid w:val="006841AE"/>
    <w:rsid w:val="00686703"/>
    <w:rsid w:val="006870B2"/>
    <w:rsid w:val="00694C46"/>
    <w:rsid w:val="006A106E"/>
    <w:rsid w:val="006A614D"/>
    <w:rsid w:val="006D75F7"/>
    <w:rsid w:val="006F67A9"/>
    <w:rsid w:val="00713196"/>
    <w:rsid w:val="00723B40"/>
    <w:rsid w:val="007360AB"/>
    <w:rsid w:val="0075618E"/>
    <w:rsid w:val="00757774"/>
    <w:rsid w:val="00761D70"/>
    <w:rsid w:val="00775636"/>
    <w:rsid w:val="007C07EA"/>
    <w:rsid w:val="007E6CF3"/>
    <w:rsid w:val="00811D25"/>
    <w:rsid w:val="00823E71"/>
    <w:rsid w:val="00826761"/>
    <w:rsid w:val="00830175"/>
    <w:rsid w:val="00847048"/>
    <w:rsid w:val="00881D2E"/>
    <w:rsid w:val="0089405E"/>
    <w:rsid w:val="008B0F88"/>
    <w:rsid w:val="008B5798"/>
    <w:rsid w:val="008C0107"/>
    <w:rsid w:val="008C2442"/>
    <w:rsid w:val="008D46DB"/>
    <w:rsid w:val="008D4B5D"/>
    <w:rsid w:val="008F071E"/>
    <w:rsid w:val="00903269"/>
    <w:rsid w:val="009072B6"/>
    <w:rsid w:val="009129DE"/>
    <w:rsid w:val="00913FA1"/>
    <w:rsid w:val="00931454"/>
    <w:rsid w:val="0098032E"/>
    <w:rsid w:val="009A5DB0"/>
    <w:rsid w:val="009B40E8"/>
    <w:rsid w:val="009B4D54"/>
    <w:rsid w:val="009B5ACC"/>
    <w:rsid w:val="009D0CA1"/>
    <w:rsid w:val="009E03FA"/>
    <w:rsid w:val="009E30A9"/>
    <w:rsid w:val="00A048A3"/>
    <w:rsid w:val="00A15A41"/>
    <w:rsid w:val="00A31E60"/>
    <w:rsid w:val="00A4018B"/>
    <w:rsid w:val="00A56D5B"/>
    <w:rsid w:val="00A60A4F"/>
    <w:rsid w:val="00A6211F"/>
    <w:rsid w:val="00A623F7"/>
    <w:rsid w:val="00A86A5F"/>
    <w:rsid w:val="00A915FF"/>
    <w:rsid w:val="00A94E0F"/>
    <w:rsid w:val="00AA52FF"/>
    <w:rsid w:val="00AA5946"/>
    <w:rsid w:val="00AB7647"/>
    <w:rsid w:val="00AC0411"/>
    <w:rsid w:val="00AD3E2D"/>
    <w:rsid w:val="00AD4D9D"/>
    <w:rsid w:val="00AE6FFE"/>
    <w:rsid w:val="00AF4BCF"/>
    <w:rsid w:val="00B014A8"/>
    <w:rsid w:val="00B14F03"/>
    <w:rsid w:val="00B16EA6"/>
    <w:rsid w:val="00B76CDA"/>
    <w:rsid w:val="00B7734B"/>
    <w:rsid w:val="00B83F8D"/>
    <w:rsid w:val="00B91D2F"/>
    <w:rsid w:val="00B947F7"/>
    <w:rsid w:val="00BA317A"/>
    <w:rsid w:val="00BA44D0"/>
    <w:rsid w:val="00BE2368"/>
    <w:rsid w:val="00C240D8"/>
    <w:rsid w:val="00C26508"/>
    <w:rsid w:val="00C5184D"/>
    <w:rsid w:val="00C65580"/>
    <w:rsid w:val="00C77F12"/>
    <w:rsid w:val="00CA0DA9"/>
    <w:rsid w:val="00CC6FFF"/>
    <w:rsid w:val="00CE4669"/>
    <w:rsid w:val="00CF0DC7"/>
    <w:rsid w:val="00D173A7"/>
    <w:rsid w:val="00D57064"/>
    <w:rsid w:val="00D73270"/>
    <w:rsid w:val="00DA0730"/>
    <w:rsid w:val="00DC2110"/>
    <w:rsid w:val="00DC2C9E"/>
    <w:rsid w:val="00DF0263"/>
    <w:rsid w:val="00E00225"/>
    <w:rsid w:val="00E72D50"/>
    <w:rsid w:val="00ED50C4"/>
    <w:rsid w:val="00EE0F64"/>
    <w:rsid w:val="00EE2238"/>
    <w:rsid w:val="00EF20C1"/>
    <w:rsid w:val="00EF2A87"/>
    <w:rsid w:val="00F03C17"/>
    <w:rsid w:val="00FA1FD0"/>
    <w:rsid w:val="00FD1F9F"/>
    <w:rsid w:val="00FD3C5F"/>
    <w:rsid w:val="00FE3F00"/>
    <w:rsid w:val="00FE5504"/>
    <w:rsid w:val="00FF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5E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</TotalTime>
  <Pages>3</Pages>
  <Words>318</Words>
  <Characters>1817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Базарова</cp:lastModifiedBy>
  <cp:revision>16</cp:revision>
  <dcterms:created xsi:type="dcterms:W3CDTF">2021-02-24T03:36:00Z</dcterms:created>
  <dcterms:modified xsi:type="dcterms:W3CDTF">2021-02-24T06:56:00Z</dcterms:modified>
</cp:coreProperties>
</file>